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D43" w:rsidRPr="00152D43" w:rsidRDefault="00152D43" w:rsidP="00152D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MORTON</w:t>
      </w:r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bookmarkEnd w:id="0"/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proofErr w:type="gramEnd"/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152D43" w:rsidRPr="00152D43" w:rsidRDefault="00152D43" w:rsidP="00152D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Wistow</w:t>
      </w:r>
      <w:proofErr w:type="spellEnd"/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diocese of Lincoln. Clerk.</w:t>
      </w:r>
    </w:p>
    <w:p w:rsidR="00152D43" w:rsidRPr="00152D43" w:rsidRDefault="00152D43" w:rsidP="00152D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2D43" w:rsidRPr="00152D43" w:rsidRDefault="00152D43" w:rsidP="00152D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2D43" w:rsidRPr="00152D43" w:rsidRDefault="00152D43" w:rsidP="00152D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Sir Edward Neville, Lord </w:t>
      </w:r>
      <w:proofErr w:type="spellStart"/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Aberganenny</w:t>
      </w:r>
      <w:proofErr w:type="spellEnd"/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(q.v.), brought a plaint against</w:t>
      </w:r>
    </w:p>
    <w:p w:rsidR="00152D43" w:rsidRPr="00152D43" w:rsidRDefault="00152D43" w:rsidP="00152D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him and Sir Edward Neville, Lord Abergavenny(q.v.).</w:t>
      </w:r>
    </w:p>
    <w:p w:rsidR="00152D43" w:rsidRPr="00152D43" w:rsidRDefault="00152D43" w:rsidP="00152D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152D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152D4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http://aalt.law.uh.edu/Indices/CP40Indices/CP40no758/CP40no758Pl.htm</w:t>
        </w:r>
      </w:hyperlink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152D43" w:rsidRPr="00152D43" w:rsidRDefault="00152D43" w:rsidP="00152D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2D43" w:rsidRPr="00152D43" w:rsidRDefault="00152D43" w:rsidP="00152D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2D43" w:rsidRPr="00152D43" w:rsidRDefault="00152D43" w:rsidP="00152D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52D4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11 February 2016</w:t>
      </w:r>
    </w:p>
    <w:p w:rsidR="006B2F86" w:rsidRPr="00152D43" w:rsidRDefault="00152D4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152D4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D43" w:rsidRDefault="00152D43" w:rsidP="00E71FC3">
      <w:pPr>
        <w:spacing w:after="0" w:line="240" w:lineRule="auto"/>
      </w:pPr>
      <w:r>
        <w:separator/>
      </w:r>
    </w:p>
  </w:endnote>
  <w:endnote w:type="continuationSeparator" w:id="0">
    <w:p w:rsidR="00152D43" w:rsidRDefault="00152D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D43" w:rsidRDefault="00152D43" w:rsidP="00E71FC3">
      <w:pPr>
        <w:spacing w:after="0" w:line="240" w:lineRule="auto"/>
      </w:pPr>
      <w:r>
        <w:separator/>
      </w:r>
    </w:p>
  </w:footnote>
  <w:footnote w:type="continuationSeparator" w:id="0">
    <w:p w:rsidR="00152D43" w:rsidRDefault="00152D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D43"/>
    <w:rsid w:val="00152D4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6A15A2-D324-4F64-9106-43178FC18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52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2016-04-22T21:19:00Z</dcterms:created>
  <dcterms:modified xsi:type="dcterms:W3CDTF">2016-04-22T21:19:00Z</dcterms:modified>
</cp:coreProperties>
</file>